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27" w:rsidRPr="004A6642" w:rsidRDefault="00191427" w:rsidP="00D42B6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927" r:id="rId5"/>
        </w:object>
      </w:r>
    </w:p>
    <w:p w:rsidR="00191427" w:rsidRPr="004A6642" w:rsidRDefault="00191427" w:rsidP="00D42B6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191427" w:rsidRPr="004A6642" w:rsidRDefault="00191427" w:rsidP="00D42B6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191427" w:rsidRPr="004A6642" w:rsidRDefault="00191427" w:rsidP="00D42B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91427" w:rsidRPr="004A6642" w:rsidRDefault="00191427" w:rsidP="00D42B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91427" w:rsidRPr="00F30895" w:rsidRDefault="00191427" w:rsidP="00D42B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191427" w:rsidRPr="004A6642" w:rsidRDefault="00191427" w:rsidP="00D42B68">
      <w:pPr>
        <w:jc w:val="center"/>
        <w:rPr>
          <w:b/>
          <w:i/>
          <w:color w:val="000000"/>
          <w:sz w:val="28"/>
        </w:rPr>
      </w:pPr>
    </w:p>
    <w:p w:rsidR="00191427" w:rsidRPr="004A6642" w:rsidRDefault="00191427" w:rsidP="00D42B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191427" w:rsidRDefault="00191427" w:rsidP="00D42B68">
      <w:pPr>
        <w:rPr>
          <w:b/>
          <w:color w:val="000000"/>
        </w:rPr>
      </w:pPr>
    </w:p>
    <w:p w:rsidR="00191427" w:rsidRPr="00571A2B" w:rsidRDefault="00191427" w:rsidP="00655FA6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32</w:t>
      </w:r>
    </w:p>
    <w:p w:rsidR="00191427" w:rsidRPr="004A6642" w:rsidRDefault="00191427" w:rsidP="00D42B68">
      <w:pPr>
        <w:rPr>
          <w:color w:val="000000"/>
        </w:rPr>
      </w:pPr>
    </w:p>
    <w:p w:rsidR="00191427" w:rsidRPr="00891B68" w:rsidRDefault="00191427" w:rsidP="00D42B68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>81,7000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191427" w:rsidRPr="00891B68" w:rsidRDefault="00191427" w:rsidP="00DF126E">
      <w:pPr>
        <w:pStyle w:val="NoSpacing"/>
        <w:rPr>
          <w:color w:val="000000"/>
          <w:sz w:val="28"/>
          <w:szCs w:val="28"/>
        </w:rPr>
      </w:pP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 xml:space="preserve">81,7000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2324285700:05:004:0010,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81,7000 га"/>
        </w:smartTagPr>
        <w:r>
          <w:rPr>
            <w:color w:val="000000"/>
            <w:sz w:val="28"/>
            <w:szCs w:val="28"/>
          </w:rPr>
          <w:t xml:space="preserve">81,7000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2324285700:05:004:0010,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91427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</w:p>
    <w:p w:rsidR="00191427" w:rsidRPr="004A6642" w:rsidRDefault="00191427" w:rsidP="00D42B68">
      <w:pPr>
        <w:pStyle w:val="NoSpacing"/>
        <w:ind w:firstLine="709"/>
        <w:rPr>
          <w:color w:val="000000"/>
          <w:sz w:val="28"/>
          <w:szCs w:val="28"/>
        </w:rPr>
      </w:pPr>
    </w:p>
    <w:p w:rsidR="00191427" w:rsidRDefault="00191427" w:rsidP="00D42B68">
      <w:pPr>
        <w:jc w:val="both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191427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B68"/>
    <w:rsid w:val="00162C29"/>
    <w:rsid w:val="00191427"/>
    <w:rsid w:val="00233C79"/>
    <w:rsid w:val="002532DE"/>
    <w:rsid w:val="00331F26"/>
    <w:rsid w:val="00380D8D"/>
    <w:rsid w:val="004A6642"/>
    <w:rsid w:val="00571A2B"/>
    <w:rsid w:val="00655FA6"/>
    <w:rsid w:val="006953B1"/>
    <w:rsid w:val="00715E9F"/>
    <w:rsid w:val="00756BB3"/>
    <w:rsid w:val="00891B68"/>
    <w:rsid w:val="00AC2627"/>
    <w:rsid w:val="00B4692B"/>
    <w:rsid w:val="00C47EB7"/>
    <w:rsid w:val="00CF4522"/>
    <w:rsid w:val="00D42B68"/>
    <w:rsid w:val="00DA3798"/>
    <w:rsid w:val="00DF126E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B6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2B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2B6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2B6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2B6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2B68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42B6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2B6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42B6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D42B6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D42B68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D42B68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2018-05-29T07:45:00Z</cp:lastPrinted>
  <dcterms:created xsi:type="dcterms:W3CDTF">2018-05-15T06:05:00Z</dcterms:created>
  <dcterms:modified xsi:type="dcterms:W3CDTF">2018-05-29T07:46:00Z</dcterms:modified>
</cp:coreProperties>
</file>